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575"/>
        <w:gridCol w:w="110"/>
        <w:gridCol w:w="142"/>
        <w:gridCol w:w="4395"/>
      </w:tblGrid>
      <w:tr w:rsidR="009E6045" w:rsidRPr="00A8443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A8443F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A8443F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3"/>
            <w:vMerge w:val="restart"/>
          </w:tcPr>
          <w:p w14:paraId="7886EB36" w14:textId="77777777" w:rsidR="009E6045" w:rsidRPr="00A8443F" w:rsidRDefault="009E6045" w:rsidP="009E6045">
            <w:pPr>
              <w:rPr>
                <w:sz w:val="16"/>
                <w:szCs w:val="16"/>
              </w:rPr>
            </w:pPr>
            <w:r w:rsidRPr="00A8443F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A8443F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A8443F">
              <w:rPr>
                <w:b/>
                <w:bCs/>
                <w:sz w:val="26"/>
                <w:szCs w:val="26"/>
              </w:rPr>
              <w:t>TELECOMMUNICATION</w:t>
            </w:r>
            <w:r w:rsidRPr="00A8443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A8443F" w:rsidRDefault="009E6045" w:rsidP="009E6045">
            <w:pPr>
              <w:rPr>
                <w:sz w:val="20"/>
                <w:szCs w:val="20"/>
              </w:rPr>
            </w:pPr>
            <w:r w:rsidRPr="00A8443F">
              <w:rPr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2"/>
            <w:vAlign w:val="center"/>
          </w:tcPr>
          <w:p w14:paraId="036E387A" w14:textId="177849DE" w:rsidR="009E6045" w:rsidRPr="00A8443F" w:rsidRDefault="00293C00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56F59" w:rsidRPr="00A8443F">
                  <w:t>SG20-C.n</w:t>
                </w:r>
                <w:r w:rsidR="00682FB9" w:rsidRPr="00A8443F">
                  <w:t xml:space="preserve"> </w:t>
                </w:r>
              </w:sdtContent>
            </w:sdt>
          </w:p>
        </w:tc>
      </w:tr>
      <w:tr w:rsidR="009E6045" w:rsidRPr="00A8443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A8443F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3"/>
            <w:vMerge/>
          </w:tcPr>
          <w:p w14:paraId="062038BF" w14:textId="77777777" w:rsidR="009E6045" w:rsidRPr="00A8443F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2"/>
              </w:tcPr>
              <w:p w14:paraId="1D2DABEA" w14:textId="17FEE3BA" w:rsidR="009E6045" w:rsidRPr="00A8443F" w:rsidRDefault="00156F59" w:rsidP="00156F59">
                <w:pPr>
                  <w:wordWrap w:val="0"/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A8443F">
                  <w:rPr>
                    <w:b/>
                    <w:bCs/>
                    <w:sz w:val="28"/>
                    <w:szCs w:val="28"/>
                  </w:rPr>
                  <w:t>STUDY GROUP</w:t>
                </w:r>
                <w:r w:rsidR="005C3549" w:rsidRPr="00A8443F">
                  <w:rPr>
                    <w:b/>
                    <w:bCs/>
                    <w:sz w:val="28"/>
                    <w:szCs w:val="28"/>
                  </w:rPr>
                  <w:t xml:space="preserve"> 20</w:t>
                </w:r>
              </w:p>
            </w:tc>
          </w:sdtContent>
        </w:sdt>
      </w:tr>
      <w:tr w:rsidR="009E6045" w:rsidRPr="00A8443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A8443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9E6045" w:rsidRPr="00A8443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314A5F29" w14:textId="7A93AD6D" w:rsidR="009E6045" w:rsidRPr="00A8443F" w:rsidRDefault="00156F59" w:rsidP="00156F59">
            <w:pPr>
              <w:wordWrap w:val="0"/>
              <w:jc w:val="right"/>
              <w:rPr>
                <w:b/>
                <w:bCs/>
                <w:sz w:val="28"/>
                <w:szCs w:val="28"/>
              </w:rPr>
            </w:pPr>
            <w:r w:rsidRPr="00A8443F">
              <w:rPr>
                <w:b/>
                <w:bCs/>
                <w:sz w:val="28"/>
                <w:szCs w:val="28"/>
              </w:rPr>
              <w:t xml:space="preserve">Original: </w:t>
            </w:r>
            <w:r w:rsidR="009E6045" w:rsidRPr="00A8443F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9E6045" w:rsidRPr="00A8443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A8443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A8443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3"/>
              </w:tcPr>
              <w:p w14:paraId="114322A2" w14:textId="57B3F952" w:rsidR="009E6045" w:rsidRPr="00A8443F" w:rsidRDefault="00156F59" w:rsidP="00EB6775">
                <w:r w:rsidRPr="00A8443F">
                  <w:t>Q</w:t>
                </w:r>
                <w:r w:rsidR="00AB7B78" w:rsidRPr="00A8443F">
                  <w:t>3</w:t>
                </w:r>
                <w:r w:rsidR="005C3549" w:rsidRPr="00A8443F">
                  <w:t>/20</w:t>
                </w:r>
              </w:p>
            </w:tc>
          </w:sdtContent>
        </w:sdt>
        <w:tc>
          <w:tcPr>
            <w:tcW w:w="4395" w:type="dxa"/>
          </w:tcPr>
          <w:p w14:paraId="57945932" w14:textId="389EEC3B" w:rsidR="009E6045" w:rsidRPr="00A8443F" w:rsidRDefault="00293C00" w:rsidP="00865C17">
            <w:pPr>
              <w:wordWrap w:val="0"/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 w:rsidRPr="00A8443F">
                  <w:t>Geneva</w:t>
                </w:r>
              </w:sdtContent>
            </w:sdt>
            <w:r w:rsidR="009E6045" w:rsidRPr="00A8443F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65C17" w:rsidRPr="00A8443F">
                  <w:t>4-15 September</w:t>
                </w:r>
                <w:r w:rsidR="005C3549" w:rsidRPr="00A8443F">
                  <w:t xml:space="preserve"> 2017</w:t>
                </w:r>
              </w:sdtContent>
            </w:sdt>
          </w:p>
        </w:tc>
      </w:tr>
      <w:bookmarkEnd w:id="2"/>
      <w:tr w:rsidR="009E6045" w:rsidRPr="00A8443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2BB0FED1" w:rsidR="009E6045" w:rsidRPr="00A8443F" w:rsidRDefault="00156F59" w:rsidP="00124E48">
            <w:pPr>
              <w:jc w:val="center"/>
              <w:rPr>
                <w:b/>
                <w:bCs/>
              </w:rPr>
            </w:pPr>
            <w:r w:rsidRPr="00A8443F">
              <w:rPr>
                <w:b/>
                <w:bCs/>
              </w:rPr>
              <w:t>CONTRIBUTION</w:t>
            </w:r>
          </w:p>
        </w:tc>
      </w:tr>
      <w:tr w:rsidR="009E6045" w:rsidRPr="00A8443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A8443F" w:rsidRDefault="009E6045" w:rsidP="00394DBF">
            <w:pPr>
              <w:rPr>
                <w:b/>
                <w:bCs/>
              </w:rPr>
            </w:pPr>
            <w:r w:rsidRPr="00A8443F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Pr="00A8443F" w:rsidRDefault="00E61A32" w:rsidP="00277326">
            <w:pPr>
              <w:rPr>
                <w:lang w:eastAsia="zh-CN"/>
              </w:rPr>
            </w:pPr>
            <w:r w:rsidRPr="00A8443F">
              <w:rPr>
                <w:rFonts w:hint="eastAsia"/>
                <w:lang w:eastAsia="zh-CN"/>
              </w:rPr>
              <w:t>Nokia</w:t>
            </w:r>
          </w:p>
        </w:tc>
      </w:tr>
      <w:tr w:rsidR="009E6045" w:rsidRPr="00A8443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A8443F" w:rsidRDefault="009E6045" w:rsidP="00EB6775">
            <w:r w:rsidRPr="00A8443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3A960BA4" w:rsidR="009E6045" w:rsidRPr="00A8443F" w:rsidRDefault="00293C00" w:rsidP="005C3549">
            <w:sdt>
              <w:sdtPr>
                <w:rPr>
                  <w:rFonts w:eastAsia="ＭＳ 明朝" w:hint="eastAsia"/>
                  <w:sz w:val="22"/>
                  <w:szCs w:val="22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B7B78" w:rsidRPr="00A8443F">
                  <w:rPr>
                    <w:rFonts w:eastAsia="ＭＳ 明朝" w:hint="eastAsia"/>
                    <w:sz w:val="22"/>
                    <w:szCs w:val="22"/>
                  </w:rPr>
                  <w:t xml:space="preserve">Proposal </w:t>
                </w:r>
                <w:r w:rsidR="00EE6548" w:rsidRPr="00A8443F">
                  <w:rPr>
                    <w:rFonts w:eastAsia="ＭＳ 明朝" w:hint="eastAsia"/>
                    <w:sz w:val="22"/>
                    <w:szCs w:val="22"/>
                  </w:rPr>
                  <w:t>on a new Work Item on</w:t>
                </w:r>
                <w:r w:rsidR="00EE6548" w:rsidRPr="00A8443F">
                  <w:rPr>
                    <w:rFonts w:eastAsia="ＭＳ 明朝"/>
                    <w:sz w:val="22"/>
                    <w:szCs w:val="22"/>
                  </w:rPr>
                  <w:t xml:space="preserve"> “</w:t>
                </w:r>
                <w:r w:rsidR="00AB7B78" w:rsidRPr="00A8443F">
                  <w:rPr>
                    <w:rFonts w:eastAsia="ＭＳ 明朝" w:hint="eastAsia"/>
                    <w:sz w:val="22"/>
                    <w:szCs w:val="22"/>
                  </w:rPr>
                  <w:t>oneM2M-T</w:t>
                </w:r>
                <w:r w:rsidR="00AB7B78" w:rsidRPr="00A8443F">
                  <w:rPr>
                    <w:rFonts w:eastAsia="ＭＳ 明朝"/>
                    <w:sz w:val="22"/>
                    <w:szCs w:val="22"/>
                  </w:rPr>
                  <w:t>S</w:t>
                </w:r>
                <w:r w:rsidR="00AB7B78" w:rsidRPr="00A8443F">
                  <w:rPr>
                    <w:rFonts w:eastAsia="ＭＳ 明朝" w:hint="eastAsia"/>
                    <w:sz w:val="22"/>
                    <w:szCs w:val="22"/>
                  </w:rPr>
                  <w:t xml:space="preserve"> 0004 </w:t>
                </w:r>
                <w:r w:rsidR="00AB7B78" w:rsidRPr="00A8443F">
                  <w:rPr>
                    <w:rFonts w:eastAsia="ＭＳ 明朝"/>
                    <w:sz w:val="22"/>
                    <w:szCs w:val="22"/>
                  </w:rPr>
                  <w:t>Service Layer Core Protocol Specification</w:t>
                </w:r>
                <w:r w:rsidR="00EE6548" w:rsidRPr="00A8443F">
                  <w:rPr>
                    <w:rFonts w:eastAsia="ＭＳ 明朝"/>
                    <w:sz w:val="22"/>
                    <w:szCs w:val="22"/>
                  </w:rPr>
                  <w:t>”</w:t>
                </w:r>
              </w:sdtContent>
            </w:sdt>
          </w:p>
        </w:tc>
      </w:tr>
      <w:tr w:rsidR="009E6045" w:rsidRPr="00A8443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A8443F" w:rsidRDefault="009E6045" w:rsidP="00EB6775">
            <w:pPr>
              <w:rPr>
                <w:b/>
                <w:bCs/>
              </w:rPr>
            </w:pPr>
            <w:r w:rsidRPr="00A8443F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009A25F8" w:rsidR="009E6045" w:rsidRPr="00A8443F" w:rsidRDefault="00156F59" w:rsidP="00EB6775">
                <w:r w:rsidRPr="00A8443F">
                  <w:t>Proposal</w:t>
                </w:r>
              </w:p>
            </w:tc>
          </w:sdtContent>
        </w:sdt>
      </w:tr>
      <w:tr w:rsidR="008531F7" w:rsidRPr="00A8443F" w14:paraId="5EC12CA8" w14:textId="77777777" w:rsidTr="007603BA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9C0F3B" w14:textId="77777777" w:rsidR="008531F7" w:rsidRPr="00A8443F" w:rsidRDefault="008531F7" w:rsidP="007603BA">
            <w:pPr>
              <w:rPr>
                <w:b/>
                <w:bCs/>
              </w:rPr>
            </w:pPr>
            <w:r w:rsidRPr="00A8443F">
              <w:rPr>
                <w:b/>
                <w:bCs/>
              </w:rPr>
              <w:t>Contact:</w:t>
            </w:r>
          </w:p>
        </w:tc>
        <w:tc>
          <w:tcPr>
            <w:tcW w:w="3575" w:type="dxa"/>
            <w:tcBorders>
              <w:top w:val="single" w:sz="6" w:space="0" w:color="auto"/>
              <w:bottom w:val="single" w:sz="6" w:space="0" w:color="auto"/>
            </w:tcBorders>
          </w:tcPr>
          <w:p w14:paraId="7200FBF5" w14:textId="77777777" w:rsidR="008531F7" w:rsidRPr="00A8443F" w:rsidRDefault="008531F7" w:rsidP="007603BA">
            <w:r w:rsidRPr="00A8443F">
              <w:rPr>
                <w:lang w:eastAsia="zh-CN"/>
              </w:rPr>
              <w:t>Shane HE</w:t>
            </w:r>
            <w:r w:rsidRPr="00A8443F">
              <w:rPr>
                <w:lang w:eastAsia="zh-CN"/>
              </w:rPr>
              <w:br/>
              <w:t xml:space="preserve">Nokia </w:t>
            </w:r>
          </w:p>
        </w:tc>
        <w:tc>
          <w:tcPr>
            <w:tcW w:w="46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EE8AE" w14:textId="7DC5ACF6" w:rsidR="00AB7B78" w:rsidRPr="00A8443F" w:rsidRDefault="008531F7" w:rsidP="007603BA">
            <w:pPr>
              <w:rPr>
                <w:rFonts w:eastAsia="SimSun"/>
                <w:lang w:eastAsia="zh-CN"/>
              </w:rPr>
            </w:pPr>
            <w:r w:rsidRPr="00A8443F">
              <w:t>Tel:</w:t>
            </w:r>
            <w:r w:rsidRPr="00A8443F">
              <w:br/>
              <w:t>Ema</w:t>
            </w:r>
            <w:r w:rsidRPr="00A8443F">
              <w:rPr>
                <w:lang w:eastAsia="zh-CN"/>
              </w:rPr>
              <w:t xml:space="preserve">il: </w:t>
            </w:r>
            <w:hyperlink r:id="rId11" w:history="1">
              <w:r w:rsidRPr="00A8443F">
                <w:rPr>
                  <w:lang w:eastAsia="zh-CN"/>
                </w:rPr>
                <w:t>shane.he@nokia.com</w:t>
              </w:r>
            </w:hyperlink>
          </w:p>
        </w:tc>
      </w:tr>
      <w:tr w:rsidR="008531F7" w:rsidRPr="00A8443F" w14:paraId="6630903E" w14:textId="77777777" w:rsidTr="007603BA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485885" w14:textId="77777777" w:rsidR="008531F7" w:rsidRPr="00A8443F" w:rsidRDefault="008531F7" w:rsidP="007603BA">
            <w:pPr>
              <w:rPr>
                <w:b/>
                <w:bCs/>
              </w:rPr>
            </w:pPr>
            <w:r w:rsidRPr="00A8443F">
              <w:rPr>
                <w:b/>
                <w:bCs/>
              </w:rPr>
              <w:t>Contact:</w:t>
            </w:r>
          </w:p>
        </w:tc>
        <w:tc>
          <w:tcPr>
            <w:tcW w:w="3575" w:type="dxa"/>
            <w:tcBorders>
              <w:top w:val="single" w:sz="6" w:space="0" w:color="auto"/>
              <w:bottom w:val="single" w:sz="6" w:space="0" w:color="auto"/>
            </w:tcBorders>
          </w:tcPr>
          <w:p w14:paraId="7A78B536" w14:textId="43AACF3E" w:rsidR="008531F7" w:rsidRPr="00A8443F" w:rsidRDefault="00AB7B78" w:rsidP="007603BA">
            <w:r w:rsidRPr="00A8443F">
              <w:rPr>
                <w:rFonts w:hint="eastAsia"/>
                <w:lang w:eastAsia="zh-CN"/>
              </w:rPr>
              <w:t>Nobuyuki Uchida</w:t>
            </w:r>
            <w:r w:rsidR="008531F7" w:rsidRPr="00A8443F">
              <w:br/>
            </w:r>
            <w:r w:rsidR="00A8443F" w:rsidRPr="00A8443F">
              <w:rPr>
                <w:lang w:eastAsia="zh-CN"/>
              </w:rPr>
              <w:t>Qualcomm</w:t>
            </w:r>
            <w:r w:rsidRPr="00A8443F">
              <w:rPr>
                <w:lang w:eastAsia="zh-CN"/>
              </w:rPr>
              <w:t xml:space="preserve"> Inc.</w:t>
            </w:r>
          </w:p>
        </w:tc>
        <w:tc>
          <w:tcPr>
            <w:tcW w:w="46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CE317" w14:textId="65D3D814" w:rsidR="00AB7B78" w:rsidRPr="00A8443F" w:rsidRDefault="008531F7" w:rsidP="00AB7B78">
            <w:r w:rsidRPr="00A8443F">
              <w:t>Tel:</w:t>
            </w:r>
            <w:r w:rsidRPr="00A8443F">
              <w:br/>
              <w:t>Fax:</w:t>
            </w:r>
            <w:r w:rsidRPr="00A8443F">
              <w:br/>
              <w:t xml:space="preserve">Email: </w:t>
            </w:r>
            <w:r w:rsidR="00AB7B78" w:rsidRPr="00A8443F">
              <w:rPr>
                <w:rFonts w:hint="eastAsia"/>
                <w:lang w:eastAsia="zh-CN"/>
              </w:rPr>
              <w:t>nuchida@qti.qualcomm.com</w:t>
            </w:r>
          </w:p>
        </w:tc>
      </w:tr>
    </w:tbl>
    <w:p w14:paraId="37A53486" w14:textId="77777777" w:rsidR="009E6045" w:rsidRPr="00A8443F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A8443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A8443F" w:rsidRDefault="0089088E" w:rsidP="00EB6775">
            <w:pPr>
              <w:rPr>
                <w:b/>
                <w:bCs/>
              </w:rPr>
            </w:pPr>
            <w:r w:rsidRPr="00A8443F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28297A18" w:rsidR="0089088E" w:rsidRPr="00A8443F" w:rsidRDefault="00293C00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E6548" w:rsidRPr="00A8443F">
                  <w:t>Service Layer</w:t>
                </w:r>
                <w:r w:rsidR="00E61A32" w:rsidRPr="00A8443F">
                  <w:t>, oneM2M</w:t>
                </w:r>
              </w:sdtContent>
            </w:sdt>
          </w:p>
        </w:tc>
      </w:tr>
      <w:tr w:rsidR="0089088E" w:rsidRPr="00A8443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A8443F" w:rsidRDefault="0089088E" w:rsidP="00EB6775">
            <w:pPr>
              <w:rPr>
                <w:b/>
                <w:bCs/>
              </w:rPr>
            </w:pPr>
            <w:r w:rsidRPr="00A8443F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2DB4FD4F" w:rsidR="0089088E" w:rsidRPr="00A8443F" w:rsidRDefault="00156F59" w:rsidP="00156F59">
                <w:r w:rsidRPr="00A8443F">
                  <w:rPr>
                    <w:rFonts w:eastAsia="BatangChe"/>
                    <w:sz w:val="22"/>
                    <w:lang w:val="en-US"/>
                  </w:rPr>
                  <w:t>This document proposed to study of a new work recommendation which specifies the communication protocol(s) for oneM2M compliant Systems, M2M Applications, and/or other M2M systems. The present document specifies the common data formats, interfaces and message sequences to support reference points(s) defined by oneM2M. The baseline is provided in document XXX.</w:t>
                </w:r>
              </w:p>
            </w:tc>
          </w:sdtContent>
        </w:sdt>
      </w:tr>
      <w:bookmarkEnd w:id="0"/>
    </w:tbl>
    <w:p w14:paraId="6CB04C6C" w14:textId="77777777" w:rsidR="00E61A32" w:rsidRPr="00A8443F" w:rsidRDefault="00E61A32" w:rsidP="00E61A32">
      <w:pPr>
        <w:pStyle w:val="Heading1Centered"/>
        <w:rPr>
          <w:lang w:val="en-US"/>
        </w:rPr>
      </w:pPr>
      <w:r w:rsidRPr="00A8443F">
        <w:rPr>
          <w:lang w:val="en-US"/>
        </w:rPr>
        <w:br w:type="page"/>
      </w:r>
    </w:p>
    <w:p w14:paraId="4270B51C" w14:textId="77777777" w:rsidR="00E61A32" w:rsidRPr="00A8443F" w:rsidRDefault="00E61A32" w:rsidP="00E61A32">
      <w:pPr>
        <w:pStyle w:val="Heading1Centered"/>
        <w:rPr>
          <w:lang w:val="en-US"/>
        </w:rPr>
      </w:pPr>
    </w:p>
    <w:p w14:paraId="78E0BFF8" w14:textId="33D234CB" w:rsidR="00E61A32" w:rsidRPr="00A8443F" w:rsidRDefault="00E61A32" w:rsidP="00E61A32">
      <w:pPr>
        <w:pStyle w:val="Heading1Centered"/>
      </w:pPr>
      <w:r w:rsidRPr="00A8443F">
        <w:rPr>
          <w:lang w:val="en-US"/>
        </w:rPr>
        <w:t>Annex 1</w:t>
      </w:r>
      <w:r w:rsidRPr="00A8443F">
        <w:rPr>
          <w:lang w:val="en-US"/>
        </w:rPr>
        <w:br/>
      </w:r>
      <w:r w:rsidRPr="00A8443F">
        <w:t xml:space="preserve">A.1 justification for proposed draft new Recommendation </w:t>
      </w:r>
      <w:r w:rsidRPr="00A8443F">
        <w:rPr>
          <w:szCs w:val="24"/>
          <w:lang w:val="fr-FR"/>
        </w:rPr>
        <w:t>Y.oneM2M.</w:t>
      </w:r>
      <w:r w:rsidR="00AB7B78" w:rsidRPr="00A8443F">
        <w:rPr>
          <w:szCs w:val="24"/>
          <w:lang w:val="fr-FR"/>
        </w:rPr>
        <w:t>SLCP</w:t>
      </w:r>
    </w:p>
    <w:p w14:paraId="61319443" w14:textId="77777777" w:rsidR="00E61A32" w:rsidRPr="00A8443F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646"/>
        <w:gridCol w:w="1534"/>
        <w:gridCol w:w="1842"/>
      </w:tblGrid>
      <w:tr w:rsidR="00423C54" w:rsidRPr="00A8443F" w14:paraId="5ECDE2A9" w14:textId="77777777" w:rsidTr="00B66AA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423C54" w:rsidRPr="00A8443F" w:rsidRDefault="00423C54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5DB8DC8F" w:rsidR="00423C54" w:rsidRPr="00A8443F" w:rsidRDefault="00AB7B78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sz w:val="20"/>
              </w:rPr>
              <w:t>Q3</w:t>
            </w:r>
            <w:r w:rsidR="00423C54" w:rsidRPr="00A8443F">
              <w:rPr>
                <w:sz w:val="20"/>
              </w:rPr>
              <w:t>/20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423C54" w:rsidRPr="00A8443F" w:rsidRDefault="00423C54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17ECFB7D" w:rsidR="00423C54" w:rsidRPr="00A8443F" w:rsidRDefault="00423C54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rFonts w:eastAsia="ＭＳ 明朝" w:hint="eastAsia"/>
                <w:sz w:val="20"/>
              </w:rPr>
              <w:t>September</w:t>
            </w:r>
            <w:r w:rsidRPr="00A8443F">
              <w:rPr>
                <w:rFonts w:eastAsia="ＭＳ 明朝"/>
                <w:sz w:val="20"/>
              </w:rPr>
              <w:t>,</w:t>
            </w:r>
            <w:r w:rsidRPr="00A8443F">
              <w:rPr>
                <w:rFonts w:eastAsia="ＭＳ 明朝" w:hint="eastAsia"/>
                <w:sz w:val="20"/>
              </w:rPr>
              <w:t xml:space="preserve"> 2017</w:t>
            </w:r>
          </w:p>
        </w:tc>
      </w:tr>
      <w:tr w:rsidR="00E61A32" w:rsidRPr="00A8443F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894C06E" w:rsidR="00E61A32" w:rsidRPr="00A8443F" w:rsidRDefault="00F5417A" w:rsidP="003927D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proofErr w:type="spellStart"/>
            <w:r w:rsidRPr="00F5417A">
              <w:rPr>
                <w:sz w:val="20"/>
                <w:lang w:val="fr-FR"/>
              </w:rPr>
              <w:t>Proposal</w:t>
            </w:r>
            <w:proofErr w:type="spellEnd"/>
            <w:r w:rsidRPr="00F5417A">
              <w:rPr>
                <w:sz w:val="20"/>
                <w:lang w:val="fr-FR"/>
              </w:rPr>
              <w:t xml:space="preserve"> on a new </w:t>
            </w:r>
            <w:proofErr w:type="spellStart"/>
            <w:r w:rsidRPr="00F5417A">
              <w:rPr>
                <w:sz w:val="20"/>
                <w:lang w:val="fr-FR"/>
              </w:rPr>
              <w:t>Work</w:t>
            </w:r>
            <w:proofErr w:type="spellEnd"/>
            <w:r w:rsidRPr="00F5417A">
              <w:rPr>
                <w:sz w:val="20"/>
                <w:lang w:val="fr-FR"/>
              </w:rPr>
              <w:t xml:space="preserve"> Item on “oneM2M-TS 0004 Service Layer </w:t>
            </w:r>
            <w:proofErr w:type="spellStart"/>
            <w:r w:rsidRPr="00F5417A">
              <w:rPr>
                <w:sz w:val="20"/>
                <w:lang w:val="fr-FR"/>
              </w:rPr>
              <w:t>Core</w:t>
            </w:r>
            <w:proofErr w:type="spellEnd"/>
            <w:r w:rsidRPr="00F5417A">
              <w:rPr>
                <w:sz w:val="20"/>
                <w:lang w:val="fr-FR"/>
              </w:rPr>
              <w:t xml:space="preserve"> Protocol </w:t>
            </w:r>
            <w:proofErr w:type="spellStart"/>
            <w:r w:rsidRPr="00F5417A">
              <w:rPr>
                <w:sz w:val="20"/>
                <w:lang w:val="fr-FR"/>
              </w:rPr>
              <w:t>Specification</w:t>
            </w:r>
            <w:proofErr w:type="spellEnd"/>
            <w:r w:rsidRPr="00F5417A">
              <w:rPr>
                <w:sz w:val="20"/>
                <w:lang w:val="fr-FR"/>
              </w:rPr>
              <w:t>”</w:t>
            </w:r>
            <w:bookmarkStart w:id="3" w:name="_GoBack"/>
            <w:bookmarkEnd w:id="3"/>
          </w:p>
        </w:tc>
      </w:tr>
      <w:tr w:rsidR="00E61A32" w:rsidRPr="00A8443F" w14:paraId="45EA23CD" w14:textId="77777777" w:rsidTr="00B66AA3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Base text:</w:t>
            </w:r>
          </w:p>
        </w:tc>
        <w:tc>
          <w:tcPr>
            <w:tcW w:w="5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sz w:val="20"/>
              </w:rPr>
              <w:t>TBD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ＭＳ 明朝"/>
                <w:sz w:val="20"/>
              </w:rPr>
            </w:pPr>
            <w:r w:rsidRPr="00A8443F">
              <w:rPr>
                <w:rFonts w:eastAsia="ＭＳ 明朝" w:hint="eastAsia"/>
                <w:sz w:val="20"/>
              </w:rPr>
              <w:t>September</w:t>
            </w:r>
            <w:r w:rsidRPr="00A8443F">
              <w:rPr>
                <w:rFonts w:eastAsia="ＭＳ 明朝"/>
                <w:sz w:val="20"/>
              </w:rPr>
              <w:t>,</w:t>
            </w:r>
            <w:r w:rsidRPr="00A8443F">
              <w:rPr>
                <w:rFonts w:eastAsia="ＭＳ 明朝" w:hint="eastAsia"/>
                <w:sz w:val="20"/>
              </w:rPr>
              <w:t xml:space="preserve"> 2017</w:t>
            </w:r>
          </w:p>
        </w:tc>
      </w:tr>
      <w:tr w:rsidR="00E61A32" w:rsidRPr="00A8443F" w14:paraId="60FD0D6D" w14:textId="77777777" w:rsidTr="00B66AA3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Editor(s):</w:t>
            </w:r>
          </w:p>
        </w:tc>
        <w:tc>
          <w:tcPr>
            <w:tcW w:w="5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sz w:val="20"/>
              </w:rPr>
              <w:t xml:space="preserve">Shane HE, Nokia, </w:t>
            </w:r>
            <w:hyperlink r:id="rId12" w:history="1">
              <w:r w:rsidRPr="00A8443F">
                <w:rPr>
                  <w:rStyle w:val="Hyperlink"/>
                  <w:sz w:val="20"/>
                </w:rPr>
                <w:t>shane.he@nokia.com</w:t>
              </w:r>
            </w:hyperlink>
          </w:p>
          <w:p w14:paraId="753D6BBA" w14:textId="0EFD4E54" w:rsidR="0068353A" w:rsidRPr="00A8443F" w:rsidRDefault="0068353A" w:rsidP="00683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rFonts w:hint="eastAsia"/>
                <w:sz w:val="20"/>
              </w:rPr>
              <w:t>Nobuyuki Uchida</w:t>
            </w:r>
            <w:r w:rsidR="00B66AA3" w:rsidRPr="00A8443F">
              <w:rPr>
                <w:sz w:val="20"/>
              </w:rPr>
              <w:t xml:space="preserve">, </w:t>
            </w:r>
            <w:r w:rsidR="00A8443F" w:rsidRPr="00A8443F">
              <w:rPr>
                <w:sz w:val="20"/>
              </w:rPr>
              <w:t>Qualcomm</w:t>
            </w:r>
            <w:r w:rsidRPr="00A8443F">
              <w:rPr>
                <w:sz w:val="20"/>
              </w:rPr>
              <w:t xml:space="preserve"> Inc.</w:t>
            </w:r>
            <w:r w:rsidR="00B66AA3" w:rsidRPr="00A8443F">
              <w:rPr>
                <w:sz w:val="20"/>
              </w:rPr>
              <w:t xml:space="preserve">, </w:t>
            </w:r>
            <w:hyperlink r:id="rId13" w:history="1">
              <w:r w:rsidRPr="00A8443F">
                <w:rPr>
                  <w:rStyle w:val="Hyperlink"/>
                  <w:rFonts w:ascii="Times New Roman" w:hAnsi="Times New Roman"/>
                  <w:sz w:val="20"/>
                </w:rPr>
                <w:t>nuchida@qti.qualcomm.com</w:t>
              </w:r>
            </w:hyperlink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sz w:val="20"/>
              </w:rPr>
              <w:t xml:space="preserve">AAP </w:t>
            </w:r>
          </w:p>
        </w:tc>
      </w:tr>
      <w:tr w:rsidR="00E61A32" w:rsidRPr="00A8443F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b/>
                <w:bCs/>
                <w:sz w:val="20"/>
              </w:rPr>
              <w:t xml:space="preserve">Scope </w:t>
            </w:r>
            <w:r w:rsidRPr="00A8443F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A8443F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AA4A43" w14:textId="7948AAB2" w:rsidR="00EE6548" w:rsidRPr="00A8443F" w:rsidRDefault="00156F59" w:rsidP="00EE6548">
            <w:pPr>
              <w:widowControl w:val="0"/>
              <w:rPr>
                <w:sz w:val="22"/>
                <w:szCs w:val="22"/>
              </w:rPr>
            </w:pPr>
            <w:r w:rsidRPr="00A8443F">
              <w:rPr>
                <w:sz w:val="22"/>
                <w:szCs w:val="22"/>
              </w:rPr>
              <w:t>The present document</w:t>
            </w:r>
            <w:r w:rsidR="00EE6548" w:rsidRPr="00A8443F">
              <w:rPr>
                <w:sz w:val="22"/>
                <w:szCs w:val="22"/>
              </w:rPr>
              <w:t xml:space="preserve"> specifies the communication protocol(s) for oneM2M compliant Systems, M2M Applications, and/or other M2M systems.</w:t>
            </w:r>
          </w:p>
          <w:p w14:paraId="11C2C702" w14:textId="11BA0201" w:rsidR="00B66AA3" w:rsidRPr="00A8443F" w:rsidRDefault="00CA4585" w:rsidP="00EE6548">
            <w:pPr>
              <w:widowControl w:val="0"/>
              <w:rPr>
                <w:sz w:val="22"/>
                <w:szCs w:val="22"/>
              </w:rPr>
            </w:pPr>
            <w:r w:rsidRPr="00A8443F">
              <w:rPr>
                <w:sz w:val="22"/>
                <w:szCs w:val="22"/>
              </w:rPr>
              <w:t>The proposed new recommendation</w:t>
            </w:r>
            <w:r w:rsidR="00EE6548" w:rsidRPr="00A8443F">
              <w:rPr>
                <w:sz w:val="22"/>
                <w:szCs w:val="22"/>
              </w:rPr>
              <w:t xml:space="preserve"> also specifies the common data formats, interfaces and message sequences to support reference points(s) defined by oneM2M.</w:t>
            </w:r>
          </w:p>
        </w:tc>
      </w:tr>
      <w:tr w:rsidR="00E61A32" w:rsidRPr="00A8443F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b/>
                <w:bCs/>
                <w:sz w:val="20"/>
              </w:rPr>
              <w:t xml:space="preserve">Summary </w:t>
            </w:r>
            <w:r w:rsidRPr="00A8443F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A8443F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A8443F" w:rsidRDefault="00E61A32" w:rsidP="004E3F46">
            <w:pPr>
              <w:widowControl w:val="0"/>
              <w:rPr>
                <w:lang w:eastAsia="zh-CN"/>
              </w:rPr>
            </w:pPr>
            <w:r w:rsidRPr="00A8443F">
              <w:rPr>
                <w:lang w:eastAsia="zh-CN"/>
              </w:rPr>
              <w:t>Purpose:</w:t>
            </w:r>
          </w:p>
          <w:p w14:paraId="4ACD497C" w14:textId="7DFE272C" w:rsidR="00EE6548" w:rsidRPr="00A8443F" w:rsidRDefault="00CA4585" w:rsidP="00EE6548">
            <w:pPr>
              <w:widowControl w:val="0"/>
              <w:rPr>
                <w:rFonts w:eastAsia="BatangChe"/>
                <w:sz w:val="22"/>
                <w:lang w:val="en-US"/>
              </w:rPr>
            </w:pPr>
            <w:r w:rsidRPr="00A8443F">
              <w:rPr>
                <w:rFonts w:eastAsia="BatangChe"/>
                <w:sz w:val="22"/>
                <w:lang w:val="en-US"/>
              </w:rPr>
              <w:t xml:space="preserve">The </w:t>
            </w:r>
            <w:r w:rsidRPr="00A8443F">
              <w:rPr>
                <w:sz w:val="22"/>
                <w:szCs w:val="22"/>
              </w:rPr>
              <w:t>recommendation</w:t>
            </w:r>
            <w:r w:rsidR="00EE6548" w:rsidRPr="00A8443F">
              <w:rPr>
                <w:rFonts w:eastAsia="BatangChe"/>
                <w:sz w:val="22"/>
                <w:lang w:val="en-US"/>
              </w:rPr>
              <w:t xml:space="preserve"> specifies the communication protocol(s) for oneM2M compliant Systems, M2M Applications, and/or other M2M systems.</w:t>
            </w:r>
          </w:p>
          <w:p w14:paraId="5C5BDF96" w14:textId="622264BF" w:rsidR="00C00333" w:rsidRPr="00A8443F" w:rsidRDefault="00156F59" w:rsidP="00156F59">
            <w:pPr>
              <w:widowControl w:val="0"/>
              <w:rPr>
                <w:sz w:val="22"/>
                <w:lang w:val="en-US"/>
              </w:rPr>
            </w:pPr>
            <w:r w:rsidRPr="00A8443F">
              <w:rPr>
                <w:sz w:val="22"/>
                <w:szCs w:val="22"/>
              </w:rPr>
              <w:t xml:space="preserve">The </w:t>
            </w:r>
            <w:r w:rsidR="0047399E" w:rsidRPr="00A8443F">
              <w:rPr>
                <w:sz w:val="22"/>
                <w:szCs w:val="22"/>
              </w:rPr>
              <w:t>recommendation</w:t>
            </w:r>
            <w:r w:rsidR="00EE6548" w:rsidRPr="00A8443F">
              <w:rPr>
                <w:rFonts w:eastAsia="BatangChe"/>
                <w:sz w:val="22"/>
                <w:lang w:val="en-US"/>
              </w:rPr>
              <w:t xml:space="preserve"> also specifies the common data formats, interfaces and message sequences to support reference points(s) defined by oneM2M.</w:t>
            </w:r>
          </w:p>
        </w:tc>
      </w:tr>
      <w:tr w:rsidR="00E61A32" w:rsidRPr="00A8443F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A8443F">
              <w:rPr>
                <w:b/>
                <w:bCs/>
                <w:sz w:val="20"/>
              </w:rPr>
              <w:t>Relations to ITU-T Recommendations or to other standards</w:t>
            </w:r>
            <w:r w:rsidRPr="00A8443F">
              <w:rPr>
                <w:sz w:val="20"/>
              </w:rPr>
              <w:t xml:space="preserve"> (approved or under development):</w:t>
            </w:r>
          </w:p>
        </w:tc>
      </w:tr>
      <w:tr w:rsidR="00E61A32" w:rsidRPr="00A8443F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 w:rsidRPr="00A8443F"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A8443F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A8443F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 w:rsidRPr="00A8443F">
              <w:rPr>
                <w:rFonts w:hint="eastAsia"/>
                <w:sz w:val="20"/>
                <w:lang w:eastAsia="zh-CN"/>
              </w:rPr>
              <w:t>oneM2M</w:t>
            </w:r>
            <w:r w:rsidRPr="00A8443F">
              <w:rPr>
                <w:sz w:val="20"/>
                <w:lang w:eastAsia="zh-CN"/>
              </w:rPr>
              <w:t xml:space="preserve"> (ARIB, ATIS, CCSA, ETSI, TIA, TSDSI, TTA, TTC), </w:t>
            </w:r>
          </w:p>
        </w:tc>
      </w:tr>
      <w:tr w:rsidR="00E61A32" w:rsidRPr="00A8443F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A8443F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A8443F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A8443F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737BF275" w:rsidR="00E61A32" w:rsidRPr="00A8443F" w:rsidRDefault="00A8443F" w:rsidP="0007665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A8443F">
              <w:rPr>
                <w:sz w:val="20"/>
                <w:lang w:val="en-US"/>
              </w:rPr>
              <w:t xml:space="preserve">Nokia, KDDI, ZTE Corporation, </w:t>
            </w:r>
            <w:proofErr w:type="spellStart"/>
            <w:r w:rsidRPr="00A8443F">
              <w:rPr>
                <w:sz w:val="20"/>
                <w:lang w:val="en-US"/>
              </w:rPr>
              <w:t>InterDigital</w:t>
            </w:r>
            <w:proofErr w:type="spellEnd"/>
            <w:r w:rsidRPr="00A8443F">
              <w:rPr>
                <w:sz w:val="20"/>
                <w:lang w:val="en-US"/>
              </w:rPr>
              <w:t>, Huawei, NEC, Qualcomm, Hitachi, Fujitsu</w:t>
            </w:r>
          </w:p>
        </w:tc>
      </w:tr>
    </w:tbl>
    <w:p w14:paraId="74A6B64B" w14:textId="77777777" w:rsidR="00396FC5" w:rsidRPr="00A8443F" w:rsidRDefault="00396FC5" w:rsidP="00396FC5"/>
    <w:p w14:paraId="3AAC4139" w14:textId="77777777" w:rsidR="00396FC5" w:rsidRPr="00A8443F" w:rsidRDefault="00396FC5" w:rsidP="00396FC5"/>
    <w:p w14:paraId="7D4F09C9" w14:textId="77777777" w:rsidR="00396FC5" w:rsidRPr="00A8443F" w:rsidRDefault="00396FC5" w:rsidP="00396FC5">
      <w:pPr>
        <w:jc w:val="center"/>
      </w:pPr>
      <w:r w:rsidRPr="00A8443F">
        <w:t>______________</w:t>
      </w:r>
    </w:p>
    <w:p w14:paraId="5C375B4E" w14:textId="77777777" w:rsidR="00396FC5" w:rsidRPr="00A8443F" w:rsidRDefault="00396FC5" w:rsidP="00396FC5"/>
    <w:p w14:paraId="52B69FC5" w14:textId="77777777" w:rsidR="00396FC5" w:rsidRDefault="00396FC5" w:rsidP="00396FC5">
      <w:pPr>
        <w:jc w:val="center"/>
      </w:pPr>
      <w:r w:rsidRPr="00A8443F">
        <w:t>_______________________</w:t>
      </w:r>
    </w:p>
    <w:p w14:paraId="7D9DCAFE" w14:textId="2AEA2C00" w:rsidR="005C3549" w:rsidRDefault="005C3549" w:rsidP="00396FC5"/>
    <w:sectPr w:rsidR="005C3549" w:rsidSect="00C42125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68BDC" w14:textId="77777777" w:rsidR="00293C00" w:rsidRDefault="00293C00" w:rsidP="00C42125">
      <w:pPr>
        <w:spacing w:before="0"/>
      </w:pPr>
      <w:r>
        <w:separator/>
      </w:r>
    </w:p>
  </w:endnote>
  <w:endnote w:type="continuationSeparator" w:id="0">
    <w:p w14:paraId="4D6FAFB8" w14:textId="77777777" w:rsidR="00293C00" w:rsidRDefault="00293C0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D50AE" w14:textId="77777777" w:rsidR="00293C00" w:rsidRDefault="00293C00" w:rsidP="00C42125">
      <w:pPr>
        <w:spacing w:before="0"/>
      </w:pPr>
      <w:r>
        <w:separator/>
      </w:r>
    </w:p>
  </w:footnote>
  <w:footnote w:type="continuationSeparator" w:id="0">
    <w:p w14:paraId="4079DBF4" w14:textId="77777777" w:rsidR="00293C00" w:rsidRDefault="00293C0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36C55" w14:textId="7326292E" w:rsidR="00396FC5" w:rsidRPr="00C42125" w:rsidRDefault="00396FC5" w:rsidP="00396FC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F5417A">
      <w:rPr>
        <w:noProof/>
      </w:rPr>
      <w:t>2</w:t>
    </w:r>
    <w:r w:rsidRPr="00C42125">
      <w:fldChar w:fldCharType="end"/>
    </w:r>
    <w:r w:rsidRPr="00C42125">
      <w:t xml:space="preserve"> -</w:t>
    </w:r>
  </w:p>
  <w:p w14:paraId="79DF39DD" w14:textId="0D8ED506" w:rsidR="00396FC5" w:rsidRDefault="00396FC5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F5417A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63721"/>
    <w:multiLevelType w:val="hybridMultilevel"/>
    <w:tmpl w:val="9E5476A4"/>
    <w:lvl w:ilvl="0" w:tplc="06E83066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1212"/>
    <w:rsid w:val="00054E9C"/>
    <w:rsid w:val="00057000"/>
    <w:rsid w:val="000640E0"/>
    <w:rsid w:val="00064AAA"/>
    <w:rsid w:val="00076657"/>
    <w:rsid w:val="000A5CA2"/>
    <w:rsid w:val="000E6A3A"/>
    <w:rsid w:val="001235EA"/>
    <w:rsid w:val="00124E48"/>
    <w:rsid w:val="00125432"/>
    <w:rsid w:val="00137F40"/>
    <w:rsid w:val="00156F59"/>
    <w:rsid w:val="00164756"/>
    <w:rsid w:val="00182613"/>
    <w:rsid w:val="001871EC"/>
    <w:rsid w:val="001A670F"/>
    <w:rsid w:val="001C62B8"/>
    <w:rsid w:val="001E7B0E"/>
    <w:rsid w:val="001F141D"/>
    <w:rsid w:val="00200A06"/>
    <w:rsid w:val="00233BAD"/>
    <w:rsid w:val="00236021"/>
    <w:rsid w:val="002622FA"/>
    <w:rsid w:val="0026306A"/>
    <w:rsid w:val="00263518"/>
    <w:rsid w:val="002722F7"/>
    <w:rsid w:val="00277326"/>
    <w:rsid w:val="002850B9"/>
    <w:rsid w:val="00287DC5"/>
    <w:rsid w:val="00293C00"/>
    <w:rsid w:val="002A401B"/>
    <w:rsid w:val="002B3C3D"/>
    <w:rsid w:val="002C26C0"/>
    <w:rsid w:val="002C5FC6"/>
    <w:rsid w:val="002E79CB"/>
    <w:rsid w:val="002F7879"/>
    <w:rsid w:val="002F7F55"/>
    <w:rsid w:val="0030745F"/>
    <w:rsid w:val="00314630"/>
    <w:rsid w:val="0032090A"/>
    <w:rsid w:val="00321CDE"/>
    <w:rsid w:val="00331DDD"/>
    <w:rsid w:val="00333E15"/>
    <w:rsid w:val="0038715D"/>
    <w:rsid w:val="003927D3"/>
    <w:rsid w:val="00394DBF"/>
    <w:rsid w:val="003969EC"/>
    <w:rsid w:val="00396FC5"/>
    <w:rsid w:val="003A43EF"/>
    <w:rsid w:val="003F2BED"/>
    <w:rsid w:val="003F3E64"/>
    <w:rsid w:val="00423C54"/>
    <w:rsid w:val="004313C0"/>
    <w:rsid w:val="00443878"/>
    <w:rsid w:val="004712CA"/>
    <w:rsid w:val="0047399E"/>
    <w:rsid w:val="0047422E"/>
    <w:rsid w:val="004C0673"/>
    <w:rsid w:val="004D3353"/>
    <w:rsid w:val="004E4E32"/>
    <w:rsid w:val="004F3816"/>
    <w:rsid w:val="00510D20"/>
    <w:rsid w:val="00526DCE"/>
    <w:rsid w:val="00566EDA"/>
    <w:rsid w:val="00572654"/>
    <w:rsid w:val="005B5629"/>
    <w:rsid w:val="005C0300"/>
    <w:rsid w:val="005C3549"/>
    <w:rsid w:val="005F4B6A"/>
    <w:rsid w:val="00615A0A"/>
    <w:rsid w:val="00621A25"/>
    <w:rsid w:val="006333D4"/>
    <w:rsid w:val="006369B2"/>
    <w:rsid w:val="00636FF6"/>
    <w:rsid w:val="006570B0"/>
    <w:rsid w:val="00682FB9"/>
    <w:rsid w:val="0068353A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7122"/>
    <w:rsid w:val="007D3F11"/>
    <w:rsid w:val="007F664D"/>
    <w:rsid w:val="00842137"/>
    <w:rsid w:val="008531F7"/>
    <w:rsid w:val="00865C17"/>
    <w:rsid w:val="0089088E"/>
    <w:rsid w:val="00892297"/>
    <w:rsid w:val="00897EE0"/>
    <w:rsid w:val="008D599B"/>
    <w:rsid w:val="008E0172"/>
    <w:rsid w:val="008E4707"/>
    <w:rsid w:val="00933928"/>
    <w:rsid w:val="009406B5"/>
    <w:rsid w:val="00946166"/>
    <w:rsid w:val="00965BD8"/>
    <w:rsid w:val="00983164"/>
    <w:rsid w:val="009972EF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30A6"/>
    <w:rsid w:val="00A8443F"/>
    <w:rsid w:val="00A971A0"/>
    <w:rsid w:val="00AA1F22"/>
    <w:rsid w:val="00AB3A56"/>
    <w:rsid w:val="00AB7B78"/>
    <w:rsid w:val="00B0290C"/>
    <w:rsid w:val="00B05821"/>
    <w:rsid w:val="00B26C28"/>
    <w:rsid w:val="00B453F5"/>
    <w:rsid w:val="00B53D1B"/>
    <w:rsid w:val="00B66AA3"/>
    <w:rsid w:val="00B718A5"/>
    <w:rsid w:val="00C00333"/>
    <w:rsid w:val="00C42125"/>
    <w:rsid w:val="00C62814"/>
    <w:rsid w:val="00C74937"/>
    <w:rsid w:val="00C82DA6"/>
    <w:rsid w:val="00C9460E"/>
    <w:rsid w:val="00CA4585"/>
    <w:rsid w:val="00D208B8"/>
    <w:rsid w:val="00DC5A83"/>
    <w:rsid w:val="00DE3062"/>
    <w:rsid w:val="00E1406C"/>
    <w:rsid w:val="00E204DD"/>
    <w:rsid w:val="00E53C24"/>
    <w:rsid w:val="00E61A32"/>
    <w:rsid w:val="00EB3345"/>
    <w:rsid w:val="00EB444D"/>
    <w:rsid w:val="00EE6548"/>
    <w:rsid w:val="00EF0081"/>
    <w:rsid w:val="00EF4F8F"/>
    <w:rsid w:val="00F00EFD"/>
    <w:rsid w:val="00F02294"/>
    <w:rsid w:val="00F075D9"/>
    <w:rsid w:val="00F11CD1"/>
    <w:rsid w:val="00F35F57"/>
    <w:rsid w:val="00F50467"/>
    <w:rsid w:val="00F5417A"/>
    <w:rsid w:val="00F71867"/>
    <w:rsid w:val="00FD394C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6F5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ＭＳ 明朝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Normal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Heading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Mention">
    <w:name w:val="Mention"/>
    <w:basedOn w:val="DefaultParagraphFont"/>
    <w:uiPriority w:val="99"/>
    <w:semiHidden/>
    <w:unhideWhenUsed/>
    <w:rsid w:val="00AB7B7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uchida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1878F0"/>
    <w:rsid w:val="00280540"/>
    <w:rsid w:val="00390E6F"/>
    <w:rsid w:val="00477331"/>
    <w:rsid w:val="00502595"/>
    <w:rsid w:val="005B2737"/>
    <w:rsid w:val="005C73CE"/>
    <w:rsid w:val="005E55FD"/>
    <w:rsid w:val="006431B1"/>
    <w:rsid w:val="006F58BA"/>
    <w:rsid w:val="007428AF"/>
    <w:rsid w:val="00751229"/>
    <w:rsid w:val="00897426"/>
    <w:rsid w:val="00960CC3"/>
    <w:rsid w:val="009D30A5"/>
    <w:rsid w:val="00A66EAF"/>
    <w:rsid w:val="00AA6F07"/>
    <w:rsid w:val="00B44E3C"/>
    <w:rsid w:val="00BD4658"/>
    <w:rsid w:val="00BE619E"/>
    <w:rsid w:val="00DD24AF"/>
    <w:rsid w:val="00DE794A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6EAF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4894BB138530423EAE58E1CDC0D36867">
    <w:name w:val="4894BB138530423EAE58E1CDC0D36867"/>
    <w:rsid w:val="00DD24AF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5A4AA4582DD74EF080AAC166EDFEBDEE">
    <w:name w:val="5A4AA4582DD74EF080AAC166EDFEBDEE"/>
    <w:rsid w:val="00A66EAF"/>
    <w:pPr>
      <w:widowControl w:val="0"/>
      <w:spacing w:after="0" w:line="240" w:lineRule="auto"/>
      <w:jc w:val="both"/>
    </w:pPr>
    <w:rPr>
      <w:kern w:val="2"/>
      <w:sz w:val="21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specifies the communication protocol(s) for oneM2M compliant Systems, M2M Applications, and/or other M2M systems. The present document specifies the common data formats, interfaces and message sequences to support reference points(s) defined by oneM2M. The baseline is provided in document XXX.</Abstract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Q3/20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SG20-C.n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118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Proposal on a new Work Item on “oneM2M-TS 0004 Service Layer Core Protocol Specification”</vt:lpstr>
      <vt:lpstr>Proposal on a new Work Item on “oneM2M-TR 0001 Use Case Collection”</vt:lpstr>
    </vt:vector>
  </TitlesOfParts>
  <Company>ITU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0004 Service Layer Core Protocol Specification”</dc:title>
  <dc:subject/>
  <dc:creator>Dayao, Al</dc:creator>
  <cp:keywords>Service Layer, oneM2M</cp:keywords>
  <dc:description/>
  <cp:lastModifiedBy>Nobuyuki Uchida</cp:lastModifiedBy>
  <cp:revision>14</cp:revision>
  <dcterms:created xsi:type="dcterms:W3CDTF">2017-06-29T07:23:00Z</dcterms:created>
  <dcterms:modified xsi:type="dcterms:W3CDTF">2017-08-14T15:55:00Z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</Properties>
</file>